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322726E" w14:textId="05359725" w:rsidR="006B2F86" w:rsidRDefault="00F96E69" w:rsidP="00E71FC3">
      <w:pPr>
        <w:pStyle w:val="NoSpacing"/>
      </w:pPr>
      <w:r>
        <w:rPr>
          <w:u w:val="single"/>
        </w:rPr>
        <w:t>Sir Thomas SWINFORD</w:t>
      </w:r>
      <w:r>
        <w:t xml:space="preserve">   </w:t>
      </w:r>
      <w:proofErr w:type="gramStart"/>
      <w:r>
        <w:t xml:space="preserve">   (</w:t>
      </w:r>
      <w:proofErr w:type="gramEnd"/>
      <w:r>
        <w:t>1368-1436)</w:t>
      </w:r>
    </w:p>
    <w:p w14:paraId="73F40B87" w14:textId="5B82C706" w:rsidR="00F96E69" w:rsidRDefault="00F96E69" w:rsidP="00E71FC3">
      <w:pPr>
        <w:pStyle w:val="NoSpacing"/>
      </w:pPr>
      <w:r>
        <w:t xml:space="preserve">of </w:t>
      </w:r>
      <w:proofErr w:type="spellStart"/>
      <w:r>
        <w:t>Kettlethorpe</w:t>
      </w:r>
      <w:proofErr w:type="spellEnd"/>
      <w:r>
        <w:t>, Lincolnshire.</w:t>
      </w:r>
    </w:p>
    <w:p w14:paraId="431A0A6B" w14:textId="590E9186" w:rsidR="00F96E69" w:rsidRDefault="00F96E69" w:rsidP="00E71FC3">
      <w:pPr>
        <w:pStyle w:val="NoSpacing"/>
      </w:pPr>
    </w:p>
    <w:p w14:paraId="1EF195AD" w14:textId="3507D914" w:rsidR="00F96E69" w:rsidRDefault="00F96E69" w:rsidP="00E71FC3">
      <w:pPr>
        <w:pStyle w:val="NoSpacing"/>
      </w:pPr>
    </w:p>
    <w:p w14:paraId="091F95D5" w14:textId="17508DC8" w:rsidR="00F96E69" w:rsidRDefault="00F96E69" w:rsidP="00E71FC3">
      <w:pPr>
        <w:pStyle w:val="NoSpacing"/>
      </w:pPr>
      <w:r>
        <w:t>2 = 2 Margaret Grey(q.v.).   (C.P. IV p.64)</w:t>
      </w:r>
    </w:p>
    <w:p w14:paraId="085BE07D" w14:textId="47BFE30B" w:rsidR="00F96E69" w:rsidRDefault="00F96E69" w:rsidP="00E71FC3">
      <w:pPr>
        <w:pStyle w:val="NoSpacing"/>
      </w:pPr>
    </w:p>
    <w:p w14:paraId="2775E95A" w14:textId="7185D8B1" w:rsidR="00F96E69" w:rsidRDefault="00F96E69" w:rsidP="00E71FC3">
      <w:pPr>
        <w:pStyle w:val="NoSpacing"/>
      </w:pPr>
    </w:p>
    <w:p w14:paraId="36D6E494" w14:textId="7BDDE021" w:rsidR="00F96E69" w:rsidRPr="00F96E69" w:rsidRDefault="00F96E69" w:rsidP="00E71FC3">
      <w:pPr>
        <w:pStyle w:val="NoSpacing"/>
      </w:pPr>
      <w:r>
        <w:t>13 July 2018</w:t>
      </w:r>
      <w:bookmarkStart w:id="0" w:name="_GoBack"/>
      <w:bookmarkEnd w:id="0"/>
    </w:p>
    <w:sectPr w:rsidR="00F96E69" w:rsidRPr="00F96E69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B30AF97" w14:textId="77777777" w:rsidR="00F96E69" w:rsidRDefault="00F96E69" w:rsidP="00E71FC3">
      <w:pPr>
        <w:spacing w:after="0" w:line="240" w:lineRule="auto"/>
      </w:pPr>
      <w:r>
        <w:separator/>
      </w:r>
    </w:p>
  </w:endnote>
  <w:endnote w:type="continuationSeparator" w:id="0">
    <w:p w14:paraId="159C0276" w14:textId="77777777" w:rsidR="00F96E69" w:rsidRDefault="00F96E69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F49EA4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B34D3D7" w14:textId="77777777" w:rsidR="00F96E69" w:rsidRDefault="00F96E69" w:rsidP="00E71FC3">
      <w:pPr>
        <w:spacing w:after="0" w:line="240" w:lineRule="auto"/>
      </w:pPr>
      <w:r>
        <w:separator/>
      </w:r>
    </w:p>
  </w:footnote>
  <w:footnote w:type="continuationSeparator" w:id="0">
    <w:p w14:paraId="12F83D5E" w14:textId="77777777" w:rsidR="00F96E69" w:rsidRDefault="00F96E69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6E69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  <w:rsid w:val="00F96E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B823B2"/>
  <w15:chartTrackingRefBased/>
  <w15:docId w15:val="{73AFA370-339C-40A2-AD1C-D807778863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19</Words>
  <Characters>110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2018-07-13T20:35:00Z</dcterms:created>
  <dcterms:modified xsi:type="dcterms:W3CDTF">2018-07-13T20:37:00Z</dcterms:modified>
</cp:coreProperties>
</file>